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FC8DA" w14:textId="13444D64" w:rsidR="00C65746" w:rsidRDefault="00BA009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B23046">
        <w:rPr>
          <w:b/>
          <w:sz w:val="24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</w:t>
      </w:r>
      <w:r w:rsidR="00DE4349">
        <w:rPr>
          <w:b/>
          <w:i/>
          <w:sz w:val="28"/>
        </w:rPr>
        <w:t>5</w:t>
      </w:r>
      <w:r w:rsidR="00B23046">
        <w:rPr>
          <w:b/>
          <w:i/>
          <w:sz w:val="28"/>
        </w:rPr>
        <w:t>xxxx</w:t>
      </w:r>
    </w:p>
    <w:p w14:paraId="2078FAE9" w14:textId="0BFB8FC5" w:rsidR="00C65746" w:rsidRDefault="00B23046">
      <w:pPr>
        <w:pStyle w:val="Header"/>
        <w:rPr>
          <w:sz w:val="22"/>
          <w:szCs w:val="22"/>
          <w:lang w:val="it-IT"/>
        </w:rPr>
      </w:pPr>
      <w:r>
        <w:rPr>
          <w:sz w:val="24"/>
          <w:lang w:val="it-IT"/>
        </w:rPr>
        <w:t>Sophia-Antipolis</w:t>
      </w:r>
      <w:r w:rsidR="00BA0092">
        <w:rPr>
          <w:sz w:val="24"/>
          <w:lang w:val="it-IT"/>
        </w:rPr>
        <w:t xml:space="preserve">, </w:t>
      </w:r>
      <w:r>
        <w:rPr>
          <w:sz w:val="24"/>
          <w:lang w:val="it-IT"/>
        </w:rPr>
        <w:t>France</w:t>
      </w:r>
      <w:r w:rsidR="00BA0092">
        <w:rPr>
          <w:sz w:val="24"/>
          <w:lang w:val="it-IT"/>
        </w:rPr>
        <w:t>, 1</w:t>
      </w:r>
      <w:r w:rsidR="00DE4349">
        <w:rPr>
          <w:sz w:val="24"/>
          <w:lang w:val="it-IT"/>
        </w:rPr>
        <w:t>7</w:t>
      </w:r>
      <w:r w:rsidR="00BA0092">
        <w:rPr>
          <w:sz w:val="24"/>
          <w:lang w:val="it-IT"/>
        </w:rPr>
        <w:t xml:space="preserve"> - 2</w:t>
      </w:r>
      <w:r>
        <w:rPr>
          <w:sz w:val="24"/>
          <w:lang w:val="it-IT"/>
        </w:rPr>
        <w:t>1</w:t>
      </w:r>
      <w:r w:rsidR="00BA0092">
        <w:rPr>
          <w:sz w:val="24"/>
          <w:lang w:val="it-IT"/>
        </w:rPr>
        <w:t xml:space="preserve"> </w:t>
      </w:r>
      <w:r>
        <w:rPr>
          <w:sz w:val="24"/>
          <w:lang w:val="it-IT"/>
        </w:rPr>
        <w:t>February</w:t>
      </w:r>
      <w:r w:rsidR="00BA0092">
        <w:rPr>
          <w:sz w:val="24"/>
          <w:lang w:val="it-IT"/>
        </w:rPr>
        <w:t xml:space="preserve"> 202</w:t>
      </w:r>
      <w:r>
        <w:rPr>
          <w:sz w:val="24"/>
          <w:lang w:val="it-IT"/>
        </w:rPr>
        <w:t>5</w:t>
      </w:r>
    </w:p>
    <w:p w14:paraId="5C3E7A75" w14:textId="77777777" w:rsidR="00C65746" w:rsidRDefault="00C6574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it-IT"/>
        </w:rPr>
      </w:pPr>
    </w:p>
    <w:p w14:paraId="63ECD516" w14:textId="4ACFD301" w:rsidR="00C65746" w:rsidRDefault="00BA00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it-IT" w:eastAsia="zh-CN"/>
        </w:rPr>
      </w:pPr>
      <w:r>
        <w:rPr>
          <w:rFonts w:ascii="Arial" w:hAnsi="Arial"/>
          <w:b/>
          <w:lang w:val="it-IT"/>
        </w:rPr>
        <w:t>Source:</w:t>
      </w:r>
      <w:r>
        <w:rPr>
          <w:rFonts w:ascii="Arial" w:hAnsi="Arial" w:hint="eastAsia"/>
          <w:b/>
          <w:lang w:val="it-IT" w:eastAsia="zh-CN"/>
        </w:rPr>
        <w:t xml:space="preserve">                        </w:t>
      </w:r>
      <w:bookmarkStart w:id="0" w:name="OLE_LINK15"/>
      <w:r>
        <w:rPr>
          <w:rFonts w:ascii="Arial" w:hAnsi="Arial" w:hint="eastAsia"/>
          <w:b/>
          <w:lang w:val="it-IT" w:eastAsia="zh-CN"/>
        </w:rPr>
        <w:t xml:space="preserve"> </w:t>
      </w:r>
      <w:bookmarkEnd w:id="0"/>
      <w:r w:rsidR="004F607A">
        <w:rPr>
          <w:rFonts w:ascii="Arial" w:hAnsi="Arial"/>
          <w:b/>
          <w:lang w:val="it-IT" w:eastAsia="zh-CN"/>
        </w:rPr>
        <w:t>Rakuten Mobile</w:t>
      </w:r>
    </w:p>
    <w:p w14:paraId="0FB78D21" w14:textId="0FF9C811" w:rsidR="00C65746" w:rsidRDefault="00BA00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pCR </w:t>
      </w:r>
      <w:r w:rsidR="002067E4">
        <w:rPr>
          <w:rFonts w:ascii="Arial" w:hAnsi="Arial" w:cs="Arial"/>
          <w:b/>
        </w:rPr>
        <w:t xml:space="preserve">TR 28.869 </w:t>
      </w:r>
      <w:r w:rsidR="00B23046">
        <w:rPr>
          <w:rFonts w:ascii="Arial" w:hAnsi="Arial" w:cs="Arial"/>
          <w:b/>
        </w:rPr>
        <w:t>Annex example for CRD based deployment</w:t>
      </w:r>
    </w:p>
    <w:p w14:paraId="0FADE031" w14:textId="77777777" w:rsidR="00C65746" w:rsidRDefault="00BA00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C7E69EE" w14:textId="77777777" w:rsidR="00C65746" w:rsidRDefault="00BA009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6.19.6</w:t>
      </w:r>
    </w:p>
    <w:p w14:paraId="38B296CB" w14:textId="77777777" w:rsidR="00C65746" w:rsidRDefault="00BA0092">
      <w:pPr>
        <w:pStyle w:val="Heading1"/>
      </w:pPr>
      <w:r>
        <w:t>1</w:t>
      </w:r>
      <w:r>
        <w:tab/>
        <w:t>Decision/action requested</w:t>
      </w:r>
    </w:p>
    <w:p w14:paraId="364FC097" w14:textId="2FF3A674" w:rsidR="00C65746" w:rsidRDefault="007E1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2C9C2857" w14:textId="77777777" w:rsidR="00C65746" w:rsidRDefault="00BA0092">
      <w:pPr>
        <w:pStyle w:val="Heading1"/>
        <w:rPr>
          <w:i/>
        </w:rPr>
      </w:pPr>
      <w:r>
        <w:t>2</w:t>
      </w:r>
      <w:r>
        <w:tab/>
        <w:t>References</w:t>
      </w:r>
    </w:p>
    <w:p w14:paraId="7DC45004" w14:textId="77777777" w:rsidR="00C65746" w:rsidRDefault="00BA0092">
      <w:pPr>
        <w:pStyle w:val="Reference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1" w:name="OLE_LINK3"/>
      <w:r>
        <w:t>28.869</w:t>
      </w:r>
      <w:bookmarkEnd w:id="1"/>
      <w:r>
        <w:t xml:space="preserve"> v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0</w:t>
      </w:r>
      <w:r>
        <w:t xml:space="preserve"> Study on cloud aspects of management and orchestration</w:t>
      </w:r>
      <w:r>
        <w:rPr>
          <w:rFonts w:hint="eastAsia"/>
          <w:lang w:val="en-US" w:eastAsia="zh-CN"/>
        </w:rPr>
        <w:t>.</w:t>
      </w:r>
    </w:p>
    <w:p w14:paraId="6F3EB56B" w14:textId="77777777" w:rsidR="00C65746" w:rsidRDefault="00BA0092">
      <w:pPr>
        <w:pStyle w:val="Heading1"/>
      </w:pPr>
      <w:r>
        <w:t>3</w:t>
      </w:r>
      <w:r>
        <w:tab/>
        <w:t>Rationale</w:t>
      </w:r>
    </w:p>
    <w:p w14:paraId="53C2AF66" w14:textId="62CAB368" w:rsidR="00C65746" w:rsidRDefault="00BA0092">
      <w:pPr>
        <w:rPr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 w:rsidR="00E94B0E">
        <w:rPr>
          <w:lang w:val="en-US" w:eastAsia="zh-CN"/>
        </w:rPr>
        <w:t>add a</w:t>
      </w:r>
      <w:r w:rsidR="00B3140A">
        <w:rPr>
          <w:lang w:val="en-US" w:eastAsia="zh-CN"/>
        </w:rPr>
        <w:t xml:space="preserve">n example to show CRD-based </w:t>
      </w:r>
      <w:r w:rsidR="0090680D">
        <w:rPr>
          <w:lang w:val="en-US" w:eastAsia="zh-CN"/>
        </w:rPr>
        <w:t>deployment of 3GPP NF</w:t>
      </w:r>
    </w:p>
    <w:p w14:paraId="6ECFBAB0" w14:textId="77777777" w:rsidR="00C65746" w:rsidRDefault="00BA0092">
      <w:pPr>
        <w:pStyle w:val="Heading1"/>
      </w:pPr>
      <w:r>
        <w:t>4</w:t>
      </w:r>
      <w:r>
        <w:tab/>
        <w:t>Detailed proposal</w:t>
      </w:r>
    </w:p>
    <w:p w14:paraId="3239DB96" w14:textId="00E6EE46" w:rsidR="00C65746" w:rsidRDefault="00BA0092">
      <w:pPr>
        <w:rPr>
          <w:lang w:eastAsia="zh-CN"/>
        </w:rPr>
      </w:pPr>
      <w:bookmarkStart w:id="2" w:name="OLE_LINK21"/>
      <w:r>
        <w:t xml:space="preserve">It </w:t>
      </w:r>
      <w:r w:rsidR="000609E2">
        <w:t>is proposed</w:t>
      </w:r>
      <w:r>
        <w:t xml:space="preserve">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65746" w14:paraId="412F7DCB" w14:textId="77777777">
        <w:tc>
          <w:tcPr>
            <w:tcW w:w="9521" w:type="dxa"/>
            <w:shd w:val="clear" w:color="auto" w:fill="FFFFCC"/>
            <w:vAlign w:val="center"/>
          </w:tcPr>
          <w:p w14:paraId="70A9E7D3" w14:textId="69E1DE49" w:rsidR="00C65746" w:rsidRDefault="00BA00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4" w:colFirst="0" w:colLast="0"/>
            <w:bookmarkStart w:id="4" w:name="_Hlk18195892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3"/>
      <w:bookmarkEnd w:id="4"/>
    </w:tbl>
    <w:p w14:paraId="4EDF4995" w14:textId="77777777" w:rsidR="00BC40F5" w:rsidRDefault="00BC40F5" w:rsidP="00BC40F5">
      <w:pPr>
        <w:rPr>
          <w:lang w:eastAsia="zh-CN"/>
        </w:rPr>
      </w:pPr>
    </w:p>
    <w:p w14:paraId="6716C699" w14:textId="66D694EE" w:rsidR="00BC40F5" w:rsidRDefault="00BC40F5" w:rsidP="00BC40F5">
      <w:pPr>
        <w:pStyle w:val="Heading9"/>
      </w:pPr>
      <w:bookmarkStart w:id="5" w:name="_Toc176965593"/>
      <w:bookmarkStart w:id="6" w:name="_Toc176958762"/>
      <w:bookmarkStart w:id="7" w:name="_Toc31"/>
      <w:bookmarkStart w:id="8" w:name="_Toc176956405"/>
      <w:bookmarkStart w:id="9" w:name="_Toc25892"/>
      <w:bookmarkStart w:id="10" w:name="_Toc176959000"/>
      <w:bookmarkStart w:id="11" w:name="_Toc21177"/>
      <w:bookmarkStart w:id="12" w:name="_Toc176960245"/>
      <w:bookmarkStart w:id="13" w:name="_Toc6850"/>
      <w:r>
        <w:t>Annex &lt;</w:t>
      </w:r>
      <w:r>
        <w:rPr>
          <w:lang w:eastAsia="zh-CN"/>
        </w:rPr>
        <w:t>X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710B90">
        <w:t>&gt;: Support</w:t>
      </w:r>
      <w:r>
        <w:t xml:space="preserve"> for </w:t>
      </w:r>
      <w:r w:rsidR="00BE4782">
        <w:t xml:space="preserve">LCM of </w:t>
      </w:r>
      <w:r>
        <w:t>NF deployments using Kubernetes Custom Resource De</w:t>
      </w:r>
      <w:r w:rsidR="001945B7">
        <w:t>finitions</w:t>
      </w:r>
    </w:p>
    <w:p w14:paraId="6FCDC3E1" w14:textId="498AA3AD" w:rsidR="00BC40F5" w:rsidRDefault="00BC40F5" w:rsidP="00BC40F5">
      <w:r>
        <w:t xml:space="preserve">Figure </w:t>
      </w:r>
      <w:r>
        <w:rPr>
          <w:lang w:val="en-US" w:eastAsia="zh-CN"/>
        </w:rPr>
        <w:t>X</w:t>
      </w:r>
      <w:r>
        <w:t>-1 depicts an example scenario for the interaction between the 3GPP management system and the orchestration and management entity for the LCM of a</w:t>
      </w:r>
      <w:r>
        <w:rPr>
          <w:rFonts w:hint="eastAsia"/>
          <w:lang w:val="en-US" w:eastAsia="zh-CN"/>
        </w:rPr>
        <w:t xml:space="preserve"> </w:t>
      </w:r>
      <w:r>
        <w:t xml:space="preserve">NF </w:t>
      </w:r>
      <w:r w:rsidR="00B838B0">
        <w:t xml:space="preserve">deployment </w:t>
      </w:r>
      <w:r>
        <w:t>using native Kubernetes</w:t>
      </w:r>
      <w:r w:rsidR="00710FF7" w:rsidRPr="00B97CEC">
        <w:rPr>
          <w:vertAlign w:val="superscript"/>
        </w:rPr>
        <w:t>®</w:t>
      </w:r>
      <w:r w:rsidR="00710FF7">
        <w:t xml:space="preserve"> </w:t>
      </w:r>
      <w:r w:rsidR="00905AA3">
        <w:t>Custom Resource Definition</w:t>
      </w:r>
      <w:r w:rsidR="00682F1F">
        <w:t>.</w:t>
      </w:r>
    </w:p>
    <w:p w14:paraId="43E088F2" w14:textId="7BC42F9F" w:rsidR="00BC40F5" w:rsidRDefault="00BC40F5" w:rsidP="00BC40F5">
      <w:r>
        <w:t xml:space="preserve">An authorized NF </w:t>
      </w:r>
      <w:r w:rsidR="000C73BC">
        <w:t>LCM client</w:t>
      </w:r>
      <w:r>
        <w:t xml:space="preserve"> requests the deployment of a 3GPP NF by creating the Kubernetes</w:t>
      </w:r>
      <w:r w:rsidR="00710FF7" w:rsidRPr="00B97CEC">
        <w:rPr>
          <w:vertAlign w:val="superscript"/>
        </w:rPr>
        <w:t>®</w:t>
      </w:r>
      <w:r w:rsidR="00710FF7">
        <w:t xml:space="preserve"> object</w:t>
      </w:r>
      <w:r>
        <w:t xml:space="preserve"> based on the CRD definition. </w:t>
      </w:r>
      <w:r w:rsidR="000C73BC">
        <w:t xml:space="preserve">A Kubernetes </w:t>
      </w:r>
      <w:r w:rsidR="00B04680">
        <w:t xml:space="preserve">NF </w:t>
      </w:r>
      <w:r w:rsidR="000C73BC">
        <w:t>operator is a software entity</w:t>
      </w:r>
      <w:r w:rsidR="0061022D">
        <w:t xml:space="preserve"> residing </w:t>
      </w:r>
      <w:r w:rsidR="00720E73">
        <w:t>in a K8</w:t>
      </w:r>
      <w:r w:rsidR="002E3805">
        <w:t>S cluster which monitors the CRD database in the control plane for changes.</w:t>
      </w:r>
      <w:r w:rsidR="00BA7141">
        <w:t xml:space="preserve"> It understands the requirements of the CRD </w:t>
      </w:r>
      <w:r w:rsidR="002A5A61">
        <w:t xml:space="preserve">and converts </w:t>
      </w:r>
      <w:r w:rsidR="006824FD">
        <w:t>them into corresponding native K8S objects.</w:t>
      </w:r>
    </w:p>
    <w:p w14:paraId="17F28FA5" w14:textId="632B053B" w:rsidR="00BC40F5" w:rsidRDefault="0076437D" w:rsidP="00BC40F5">
      <w:pPr>
        <w:pStyle w:val="TH"/>
      </w:pPr>
      <w:r>
        <w:rPr>
          <w:noProof/>
        </w:rPr>
        <w:lastRenderedPageBreak/>
        <w:drawing>
          <wp:inline distT="0" distB="0" distL="0" distR="0" wp14:anchorId="4CAE5173" wp14:editId="6915017C">
            <wp:extent cx="6192953" cy="4496289"/>
            <wp:effectExtent l="0" t="0" r="0" b="0"/>
            <wp:docPr id="6614032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873" cy="4506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7D7DB7" w14:textId="2BB363A1" w:rsidR="00BC40F5" w:rsidRDefault="00BC40F5" w:rsidP="00BC40F5">
      <w:pPr>
        <w:pStyle w:val="TF"/>
      </w:pPr>
      <w:r>
        <w:rPr>
          <w:lang w:val="en-US" w:eastAsia="zh-CN"/>
        </w:rPr>
        <w:t xml:space="preserve">Figure </w:t>
      </w:r>
      <w:r w:rsidR="008B3F3F">
        <w:rPr>
          <w:lang w:val="en-US" w:eastAsia="zh-CN"/>
        </w:rPr>
        <w:t>X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Example scenario for interaction with orchestration and management entity 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3GPP NF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creation procedure</w:t>
      </w:r>
    </w:p>
    <w:p w14:paraId="0202B36D" w14:textId="274E78C3" w:rsidR="00DC3158" w:rsidRDefault="00BC40F5" w:rsidP="001336F5">
      <w:pPr>
        <w:keepLines/>
        <w:spacing w:after="240"/>
      </w:pPr>
      <w:r>
        <w:t xml:space="preserve">The NF </w:t>
      </w:r>
      <w:r w:rsidR="001D4A93">
        <w:t>LCM client</w:t>
      </w:r>
      <w:r>
        <w:t xml:space="preserve"> invokes interactions with a</w:t>
      </w:r>
      <w:r w:rsidR="00254DE0">
        <w:t xml:space="preserve"> Kubernetes control plane by using a </w:t>
      </w:r>
      <w:r w:rsidR="00B1657E">
        <w:t xml:space="preserve">Custom Resource Definition. </w:t>
      </w:r>
      <w:r>
        <w:t xml:space="preserve"> </w:t>
      </w:r>
      <w:r w:rsidR="00F45412">
        <w:t>When a K8S CRD object is created in the corresponding control plane, n</w:t>
      </w:r>
      <w:r w:rsidR="001E08E8">
        <w:t xml:space="preserve">otification updates </w:t>
      </w:r>
      <w:r w:rsidR="0032473E">
        <w:t xml:space="preserve">are sent to the operator. </w:t>
      </w:r>
      <w:r w:rsidR="000760C6">
        <w:t>Based on the CRD payload, t</w:t>
      </w:r>
      <w:r w:rsidR="0032473E">
        <w:t xml:space="preserve">he operator </w:t>
      </w:r>
      <w:r w:rsidR="000760C6">
        <w:t xml:space="preserve">creates the relevant </w:t>
      </w:r>
      <w:r w:rsidR="00256CEC">
        <w:t xml:space="preserve">objects to realize the 3GPP NF in the Kubernetes worker nodes. </w:t>
      </w:r>
      <w:r>
        <w:t xml:space="preserve">Following the completion of the required interactions with the </w:t>
      </w:r>
      <w:r w:rsidR="0061258C">
        <w:t>Kubernetes cluster</w:t>
      </w:r>
      <w:r>
        <w:t xml:space="preserve">, the NF </w:t>
      </w:r>
      <w:r w:rsidR="0061258C">
        <w:t xml:space="preserve">operator updates the status of the CRD </w:t>
      </w:r>
      <w:r w:rsidR="00393139">
        <w:t xml:space="preserve">to reflect the operational state of the 3GPP NF. </w:t>
      </w:r>
      <w:r w:rsidR="009A3593">
        <w:t xml:space="preserve">Upon receiving any further CRD updates, the </w:t>
      </w:r>
      <w:r w:rsidR="00B10D37">
        <w:t xml:space="preserve">cycle repeats resulting in the modification of the 3GPP NF workloads. </w:t>
      </w:r>
      <w:r w:rsidR="001336F5">
        <w:t>To terminate the NF, the CRD is deleted by the LCM client.</w:t>
      </w:r>
    </w:p>
    <w:p w14:paraId="0E574D2E" w14:textId="77777777" w:rsidR="00876BD6" w:rsidRDefault="00876BD6" w:rsidP="008246B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65746" w14:paraId="2CDB29FB" w14:textId="77777777">
        <w:tc>
          <w:tcPr>
            <w:tcW w:w="9521" w:type="dxa"/>
            <w:shd w:val="clear" w:color="auto" w:fill="FFFFCC"/>
            <w:vAlign w:val="center"/>
          </w:tcPr>
          <w:p w14:paraId="47268C24" w14:textId="1919803F" w:rsidR="00C65746" w:rsidRDefault="00BA00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EE6410C" w14:textId="77777777" w:rsidR="00C65746" w:rsidRDefault="00C65746">
      <w:pPr>
        <w:rPr>
          <w:i/>
          <w:lang w:val="en-US" w:eastAsia="zh-CN"/>
        </w:rPr>
      </w:pPr>
    </w:p>
    <w:sectPr w:rsidR="00C65746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BFFD0" w14:textId="77777777" w:rsidR="00F6785D" w:rsidRDefault="00F6785D">
      <w:pPr>
        <w:spacing w:after="0"/>
      </w:pPr>
      <w:r>
        <w:separator/>
      </w:r>
    </w:p>
  </w:endnote>
  <w:endnote w:type="continuationSeparator" w:id="0">
    <w:p w14:paraId="1A1A8325" w14:textId="77777777" w:rsidR="00F6785D" w:rsidRDefault="00F6785D">
      <w:pPr>
        <w:spacing w:after="0"/>
      </w:pPr>
      <w:r>
        <w:continuationSeparator/>
      </w:r>
    </w:p>
  </w:endnote>
  <w:endnote w:type="continuationNotice" w:id="1">
    <w:p w14:paraId="74D166F0" w14:textId="77777777" w:rsidR="00F6785D" w:rsidRDefault="00F678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36C40" w14:textId="77777777" w:rsidR="00F6785D" w:rsidRDefault="00F6785D">
      <w:pPr>
        <w:spacing w:after="0"/>
      </w:pPr>
      <w:r>
        <w:separator/>
      </w:r>
    </w:p>
  </w:footnote>
  <w:footnote w:type="continuationSeparator" w:id="0">
    <w:p w14:paraId="650F12AE" w14:textId="77777777" w:rsidR="00F6785D" w:rsidRDefault="00F6785D">
      <w:pPr>
        <w:spacing w:after="0"/>
      </w:pPr>
      <w:r>
        <w:continuationSeparator/>
      </w:r>
    </w:p>
  </w:footnote>
  <w:footnote w:type="continuationNotice" w:id="1">
    <w:p w14:paraId="28C4A546" w14:textId="77777777" w:rsidR="00F6785D" w:rsidRDefault="00F6785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0D6403E"/>
    <w:multiLevelType w:val="singleLevel"/>
    <w:tmpl w:val="30D6403E"/>
    <w:lvl w:ilvl="0">
      <w:start w:val="1"/>
      <w:numFmt w:val="decimal"/>
      <w:lvlText w:val="[%1]"/>
      <w:lvlJc w:val="left"/>
    </w:lvl>
  </w:abstractNum>
  <w:num w:numId="1" w16cid:durableId="938877496">
    <w:abstractNumId w:val="2"/>
  </w:num>
  <w:num w:numId="2" w16cid:durableId="1013997900">
    <w:abstractNumId w:val="1"/>
  </w:num>
  <w:num w:numId="3" w16cid:durableId="538975587">
    <w:abstractNumId w:val="0"/>
  </w:num>
  <w:num w:numId="4" w16cid:durableId="437988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0F19"/>
    <w:rsid w:val="000230A3"/>
    <w:rsid w:val="00036F3F"/>
    <w:rsid w:val="00046389"/>
    <w:rsid w:val="00051FA5"/>
    <w:rsid w:val="000573AD"/>
    <w:rsid w:val="000609E2"/>
    <w:rsid w:val="00074722"/>
    <w:rsid w:val="000760C6"/>
    <w:rsid w:val="0008083D"/>
    <w:rsid w:val="000819D8"/>
    <w:rsid w:val="00085D0B"/>
    <w:rsid w:val="000934A6"/>
    <w:rsid w:val="000A2C6C"/>
    <w:rsid w:val="000A4660"/>
    <w:rsid w:val="000C73BC"/>
    <w:rsid w:val="000D1B5B"/>
    <w:rsid w:val="000E626A"/>
    <w:rsid w:val="0010401F"/>
    <w:rsid w:val="00112FC3"/>
    <w:rsid w:val="00116099"/>
    <w:rsid w:val="0012793C"/>
    <w:rsid w:val="00130A1F"/>
    <w:rsid w:val="001336F5"/>
    <w:rsid w:val="001343B4"/>
    <w:rsid w:val="00134BFC"/>
    <w:rsid w:val="00173FA3"/>
    <w:rsid w:val="00184B6F"/>
    <w:rsid w:val="001861E5"/>
    <w:rsid w:val="001945B7"/>
    <w:rsid w:val="00196066"/>
    <w:rsid w:val="001969DA"/>
    <w:rsid w:val="00197930"/>
    <w:rsid w:val="001B1652"/>
    <w:rsid w:val="001B29FC"/>
    <w:rsid w:val="001B5B2B"/>
    <w:rsid w:val="001C3EC8"/>
    <w:rsid w:val="001D2BD4"/>
    <w:rsid w:val="001D4258"/>
    <w:rsid w:val="001D4A93"/>
    <w:rsid w:val="001D6911"/>
    <w:rsid w:val="001D74EC"/>
    <w:rsid w:val="001E08E8"/>
    <w:rsid w:val="001E4833"/>
    <w:rsid w:val="00201947"/>
    <w:rsid w:val="0020395B"/>
    <w:rsid w:val="002046CB"/>
    <w:rsid w:val="00204DC9"/>
    <w:rsid w:val="002062C0"/>
    <w:rsid w:val="002067E4"/>
    <w:rsid w:val="00212C47"/>
    <w:rsid w:val="00215130"/>
    <w:rsid w:val="00227F34"/>
    <w:rsid w:val="00230002"/>
    <w:rsid w:val="00244C9A"/>
    <w:rsid w:val="00247216"/>
    <w:rsid w:val="00254DE0"/>
    <w:rsid w:val="00256CEC"/>
    <w:rsid w:val="00266700"/>
    <w:rsid w:val="00274477"/>
    <w:rsid w:val="0028071E"/>
    <w:rsid w:val="00281382"/>
    <w:rsid w:val="00282A42"/>
    <w:rsid w:val="00292745"/>
    <w:rsid w:val="00293469"/>
    <w:rsid w:val="002A1857"/>
    <w:rsid w:val="002A5A61"/>
    <w:rsid w:val="002B1584"/>
    <w:rsid w:val="002B3CB6"/>
    <w:rsid w:val="002C7F38"/>
    <w:rsid w:val="002E3805"/>
    <w:rsid w:val="0030628A"/>
    <w:rsid w:val="00307D03"/>
    <w:rsid w:val="00321E5C"/>
    <w:rsid w:val="0032395D"/>
    <w:rsid w:val="0032473E"/>
    <w:rsid w:val="00337A6E"/>
    <w:rsid w:val="0035122B"/>
    <w:rsid w:val="00352CC8"/>
    <w:rsid w:val="00353451"/>
    <w:rsid w:val="003612BE"/>
    <w:rsid w:val="00364145"/>
    <w:rsid w:val="00365672"/>
    <w:rsid w:val="00371032"/>
    <w:rsid w:val="00371B44"/>
    <w:rsid w:val="003769EC"/>
    <w:rsid w:val="00393139"/>
    <w:rsid w:val="003A5C77"/>
    <w:rsid w:val="003B10EE"/>
    <w:rsid w:val="003B4E4E"/>
    <w:rsid w:val="003C122B"/>
    <w:rsid w:val="003C4713"/>
    <w:rsid w:val="003C5A97"/>
    <w:rsid w:val="003C7A04"/>
    <w:rsid w:val="003D546B"/>
    <w:rsid w:val="003E306A"/>
    <w:rsid w:val="003F52B2"/>
    <w:rsid w:val="0041632F"/>
    <w:rsid w:val="00434C00"/>
    <w:rsid w:val="00440414"/>
    <w:rsid w:val="00450F3B"/>
    <w:rsid w:val="004558E9"/>
    <w:rsid w:val="0045657D"/>
    <w:rsid w:val="0045777E"/>
    <w:rsid w:val="0048069A"/>
    <w:rsid w:val="00480C9C"/>
    <w:rsid w:val="0049625B"/>
    <w:rsid w:val="004A4460"/>
    <w:rsid w:val="004A4BDE"/>
    <w:rsid w:val="004B3753"/>
    <w:rsid w:val="004C31D2"/>
    <w:rsid w:val="004D55C2"/>
    <w:rsid w:val="004F1160"/>
    <w:rsid w:val="004F5A0A"/>
    <w:rsid w:val="004F607A"/>
    <w:rsid w:val="005065FD"/>
    <w:rsid w:val="00507F55"/>
    <w:rsid w:val="005106A9"/>
    <w:rsid w:val="0051329F"/>
    <w:rsid w:val="00521131"/>
    <w:rsid w:val="00522C21"/>
    <w:rsid w:val="00527C0B"/>
    <w:rsid w:val="005343D3"/>
    <w:rsid w:val="005410F6"/>
    <w:rsid w:val="0055412D"/>
    <w:rsid w:val="005729C4"/>
    <w:rsid w:val="00573E46"/>
    <w:rsid w:val="00577BC6"/>
    <w:rsid w:val="0058660C"/>
    <w:rsid w:val="0059227B"/>
    <w:rsid w:val="005A78DC"/>
    <w:rsid w:val="005B0966"/>
    <w:rsid w:val="005B795D"/>
    <w:rsid w:val="005D1EEB"/>
    <w:rsid w:val="005D275D"/>
    <w:rsid w:val="005D5510"/>
    <w:rsid w:val="005E4F29"/>
    <w:rsid w:val="0061022D"/>
    <w:rsid w:val="00610508"/>
    <w:rsid w:val="0061258C"/>
    <w:rsid w:val="00613820"/>
    <w:rsid w:val="006235F6"/>
    <w:rsid w:val="00635047"/>
    <w:rsid w:val="00645C90"/>
    <w:rsid w:val="00652248"/>
    <w:rsid w:val="00657B80"/>
    <w:rsid w:val="00663491"/>
    <w:rsid w:val="00675B3C"/>
    <w:rsid w:val="006824FD"/>
    <w:rsid w:val="00682F1F"/>
    <w:rsid w:val="006936F7"/>
    <w:rsid w:val="0069495C"/>
    <w:rsid w:val="006A7017"/>
    <w:rsid w:val="006B0026"/>
    <w:rsid w:val="006C50C2"/>
    <w:rsid w:val="006C599A"/>
    <w:rsid w:val="006D0F84"/>
    <w:rsid w:val="006D340A"/>
    <w:rsid w:val="006D73E6"/>
    <w:rsid w:val="006E1124"/>
    <w:rsid w:val="006F15BE"/>
    <w:rsid w:val="006F7C32"/>
    <w:rsid w:val="00710B90"/>
    <w:rsid w:val="00710FF7"/>
    <w:rsid w:val="00715A1D"/>
    <w:rsid w:val="00715FD6"/>
    <w:rsid w:val="00717BA8"/>
    <w:rsid w:val="00720E73"/>
    <w:rsid w:val="00735DD6"/>
    <w:rsid w:val="00760BB0"/>
    <w:rsid w:val="0076157A"/>
    <w:rsid w:val="0076437D"/>
    <w:rsid w:val="00764ED0"/>
    <w:rsid w:val="00767328"/>
    <w:rsid w:val="00784593"/>
    <w:rsid w:val="007A00EF"/>
    <w:rsid w:val="007B19EA"/>
    <w:rsid w:val="007C0A2D"/>
    <w:rsid w:val="007C27B0"/>
    <w:rsid w:val="007E1CCD"/>
    <w:rsid w:val="007F0AE9"/>
    <w:rsid w:val="007F300B"/>
    <w:rsid w:val="008014C3"/>
    <w:rsid w:val="008040DD"/>
    <w:rsid w:val="00812587"/>
    <w:rsid w:val="008246BE"/>
    <w:rsid w:val="00850812"/>
    <w:rsid w:val="008541CA"/>
    <w:rsid w:val="008709E8"/>
    <w:rsid w:val="00876B9A"/>
    <w:rsid w:val="00876BD6"/>
    <w:rsid w:val="00886CBD"/>
    <w:rsid w:val="008933BF"/>
    <w:rsid w:val="008A10C4"/>
    <w:rsid w:val="008B0248"/>
    <w:rsid w:val="008B3F3F"/>
    <w:rsid w:val="008B5866"/>
    <w:rsid w:val="008D191D"/>
    <w:rsid w:val="008D6455"/>
    <w:rsid w:val="008F5D8A"/>
    <w:rsid w:val="008F5F33"/>
    <w:rsid w:val="00905871"/>
    <w:rsid w:val="00905AA3"/>
    <w:rsid w:val="0090680D"/>
    <w:rsid w:val="00907D81"/>
    <w:rsid w:val="0091046A"/>
    <w:rsid w:val="00926ABD"/>
    <w:rsid w:val="00931B41"/>
    <w:rsid w:val="00947F4E"/>
    <w:rsid w:val="00966D47"/>
    <w:rsid w:val="00992312"/>
    <w:rsid w:val="009A3593"/>
    <w:rsid w:val="009B1A2E"/>
    <w:rsid w:val="009C0DED"/>
    <w:rsid w:val="009C3179"/>
    <w:rsid w:val="009C7512"/>
    <w:rsid w:val="009D3D74"/>
    <w:rsid w:val="00A004B4"/>
    <w:rsid w:val="00A1147A"/>
    <w:rsid w:val="00A20ED6"/>
    <w:rsid w:val="00A37D7F"/>
    <w:rsid w:val="00A46410"/>
    <w:rsid w:val="00A55198"/>
    <w:rsid w:val="00A57688"/>
    <w:rsid w:val="00A603AD"/>
    <w:rsid w:val="00A62B90"/>
    <w:rsid w:val="00A6313B"/>
    <w:rsid w:val="00A67063"/>
    <w:rsid w:val="00A80570"/>
    <w:rsid w:val="00A842E9"/>
    <w:rsid w:val="00A84A94"/>
    <w:rsid w:val="00A92B83"/>
    <w:rsid w:val="00AA36C6"/>
    <w:rsid w:val="00AC4B3D"/>
    <w:rsid w:val="00AD1DAA"/>
    <w:rsid w:val="00AD5D21"/>
    <w:rsid w:val="00AF1E23"/>
    <w:rsid w:val="00AF7F81"/>
    <w:rsid w:val="00B01AFF"/>
    <w:rsid w:val="00B03CB5"/>
    <w:rsid w:val="00B04680"/>
    <w:rsid w:val="00B05CC7"/>
    <w:rsid w:val="00B10D37"/>
    <w:rsid w:val="00B141D1"/>
    <w:rsid w:val="00B1657E"/>
    <w:rsid w:val="00B23046"/>
    <w:rsid w:val="00B27E39"/>
    <w:rsid w:val="00B3140A"/>
    <w:rsid w:val="00B350D8"/>
    <w:rsid w:val="00B42AC0"/>
    <w:rsid w:val="00B60149"/>
    <w:rsid w:val="00B76763"/>
    <w:rsid w:val="00B7732B"/>
    <w:rsid w:val="00B80ABA"/>
    <w:rsid w:val="00B838B0"/>
    <w:rsid w:val="00B879F0"/>
    <w:rsid w:val="00B94C7C"/>
    <w:rsid w:val="00B971F6"/>
    <w:rsid w:val="00B97BA1"/>
    <w:rsid w:val="00BA0092"/>
    <w:rsid w:val="00BA0AB5"/>
    <w:rsid w:val="00BA7141"/>
    <w:rsid w:val="00BB26CE"/>
    <w:rsid w:val="00BB306A"/>
    <w:rsid w:val="00BB75DC"/>
    <w:rsid w:val="00BC25AA"/>
    <w:rsid w:val="00BC40F5"/>
    <w:rsid w:val="00BE4782"/>
    <w:rsid w:val="00BF682E"/>
    <w:rsid w:val="00C022E3"/>
    <w:rsid w:val="00C22D17"/>
    <w:rsid w:val="00C26BB2"/>
    <w:rsid w:val="00C4712D"/>
    <w:rsid w:val="00C555C9"/>
    <w:rsid w:val="00C65746"/>
    <w:rsid w:val="00C93565"/>
    <w:rsid w:val="00C94F55"/>
    <w:rsid w:val="00CA7D62"/>
    <w:rsid w:val="00CB07A8"/>
    <w:rsid w:val="00CC4F1D"/>
    <w:rsid w:val="00CC6546"/>
    <w:rsid w:val="00CD2B1F"/>
    <w:rsid w:val="00CD4A57"/>
    <w:rsid w:val="00CE108E"/>
    <w:rsid w:val="00D13F35"/>
    <w:rsid w:val="00D146F1"/>
    <w:rsid w:val="00D33604"/>
    <w:rsid w:val="00D37B08"/>
    <w:rsid w:val="00D437FF"/>
    <w:rsid w:val="00D5130C"/>
    <w:rsid w:val="00D62265"/>
    <w:rsid w:val="00D71EE0"/>
    <w:rsid w:val="00D73770"/>
    <w:rsid w:val="00D8512E"/>
    <w:rsid w:val="00DA1E58"/>
    <w:rsid w:val="00DB41DB"/>
    <w:rsid w:val="00DB75B8"/>
    <w:rsid w:val="00DC1055"/>
    <w:rsid w:val="00DC3158"/>
    <w:rsid w:val="00DE4349"/>
    <w:rsid w:val="00DE4EF2"/>
    <w:rsid w:val="00DF0DA9"/>
    <w:rsid w:val="00DF0F93"/>
    <w:rsid w:val="00DF195E"/>
    <w:rsid w:val="00DF2C0E"/>
    <w:rsid w:val="00E04DB6"/>
    <w:rsid w:val="00E06FFB"/>
    <w:rsid w:val="00E14AC4"/>
    <w:rsid w:val="00E27D69"/>
    <w:rsid w:val="00E30155"/>
    <w:rsid w:val="00E424A6"/>
    <w:rsid w:val="00E530B8"/>
    <w:rsid w:val="00E91FE1"/>
    <w:rsid w:val="00E94B0E"/>
    <w:rsid w:val="00EA5E95"/>
    <w:rsid w:val="00EC269D"/>
    <w:rsid w:val="00ED2805"/>
    <w:rsid w:val="00ED4954"/>
    <w:rsid w:val="00ED5A43"/>
    <w:rsid w:val="00ED6B56"/>
    <w:rsid w:val="00EE0943"/>
    <w:rsid w:val="00EE33A2"/>
    <w:rsid w:val="00F0063A"/>
    <w:rsid w:val="00F337A8"/>
    <w:rsid w:val="00F41BF0"/>
    <w:rsid w:val="00F45412"/>
    <w:rsid w:val="00F4626C"/>
    <w:rsid w:val="00F50704"/>
    <w:rsid w:val="00F6465E"/>
    <w:rsid w:val="00F6785D"/>
    <w:rsid w:val="00F67A1C"/>
    <w:rsid w:val="00F82C5B"/>
    <w:rsid w:val="00F85325"/>
    <w:rsid w:val="00F8555F"/>
    <w:rsid w:val="00FB0B3F"/>
    <w:rsid w:val="00FB3E36"/>
    <w:rsid w:val="00FC2EB9"/>
    <w:rsid w:val="00FC6B08"/>
    <w:rsid w:val="00FE1B4B"/>
    <w:rsid w:val="00FE2192"/>
    <w:rsid w:val="00FE6F70"/>
    <w:rsid w:val="00FF4910"/>
    <w:rsid w:val="01205443"/>
    <w:rsid w:val="02EE695F"/>
    <w:rsid w:val="05634CE7"/>
    <w:rsid w:val="05D23604"/>
    <w:rsid w:val="064502F4"/>
    <w:rsid w:val="08020AB2"/>
    <w:rsid w:val="09043B58"/>
    <w:rsid w:val="0922698B"/>
    <w:rsid w:val="095E0D6F"/>
    <w:rsid w:val="0B293081"/>
    <w:rsid w:val="0B7A4561"/>
    <w:rsid w:val="0C501BBB"/>
    <w:rsid w:val="0D4A25DE"/>
    <w:rsid w:val="0D5660F9"/>
    <w:rsid w:val="0E7B0752"/>
    <w:rsid w:val="0EAD69A2"/>
    <w:rsid w:val="0EBE68BC"/>
    <w:rsid w:val="0F59233E"/>
    <w:rsid w:val="11DF2FE2"/>
    <w:rsid w:val="11EC0FF2"/>
    <w:rsid w:val="12444F04"/>
    <w:rsid w:val="12984836"/>
    <w:rsid w:val="12A84C29"/>
    <w:rsid w:val="136B4A9B"/>
    <w:rsid w:val="143556B4"/>
    <w:rsid w:val="14646FC8"/>
    <w:rsid w:val="14A20267"/>
    <w:rsid w:val="151A0EB9"/>
    <w:rsid w:val="161A346D"/>
    <w:rsid w:val="169B5E23"/>
    <w:rsid w:val="17191F74"/>
    <w:rsid w:val="176667F0"/>
    <w:rsid w:val="18E17362"/>
    <w:rsid w:val="18E50A4D"/>
    <w:rsid w:val="1A9E2B3B"/>
    <w:rsid w:val="1BE240CC"/>
    <w:rsid w:val="1C4850F5"/>
    <w:rsid w:val="1C5F2D1E"/>
    <w:rsid w:val="1C7F3050"/>
    <w:rsid w:val="1C9E598F"/>
    <w:rsid w:val="1D0710AC"/>
    <w:rsid w:val="1DAF11C4"/>
    <w:rsid w:val="1F674C92"/>
    <w:rsid w:val="1F885506"/>
    <w:rsid w:val="1FF22678"/>
    <w:rsid w:val="223615AD"/>
    <w:rsid w:val="25EE16C9"/>
    <w:rsid w:val="288B1F91"/>
    <w:rsid w:val="28D25F89"/>
    <w:rsid w:val="29012B94"/>
    <w:rsid w:val="29A363D8"/>
    <w:rsid w:val="2B5C1DAF"/>
    <w:rsid w:val="2B8973FB"/>
    <w:rsid w:val="2BD63C77"/>
    <w:rsid w:val="2CEE2546"/>
    <w:rsid w:val="2CEF21C5"/>
    <w:rsid w:val="2CEF7FC7"/>
    <w:rsid w:val="2CF07C47"/>
    <w:rsid w:val="2D121481"/>
    <w:rsid w:val="2D87143F"/>
    <w:rsid w:val="2DC2728F"/>
    <w:rsid w:val="2DEE76EA"/>
    <w:rsid w:val="2EFA1321"/>
    <w:rsid w:val="2EFB6DA3"/>
    <w:rsid w:val="31586882"/>
    <w:rsid w:val="31E34267"/>
    <w:rsid w:val="32483F8C"/>
    <w:rsid w:val="369D7926"/>
    <w:rsid w:val="36F323B6"/>
    <w:rsid w:val="37E54B4B"/>
    <w:rsid w:val="38B05B8F"/>
    <w:rsid w:val="3A275C7A"/>
    <w:rsid w:val="3A564FC6"/>
    <w:rsid w:val="3AA472C4"/>
    <w:rsid w:val="3D30692A"/>
    <w:rsid w:val="3DA36E62"/>
    <w:rsid w:val="3DCD7770"/>
    <w:rsid w:val="3E9E483D"/>
    <w:rsid w:val="3FED6871"/>
    <w:rsid w:val="405B6EA5"/>
    <w:rsid w:val="40A13D96"/>
    <w:rsid w:val="40EC0992"/>
    <w:rsid w:val="41580D41"/>
    <w:rsid w:val="428859EE"/>
    <w:rsid w:val="42BA5C3E"/>
    <w:rsid w:val="434A3CF5"/>
    <w:rsid w:val="4363359A"/>
    <w:rsid w:val="45EF524D"/>
    <w:rsid w:val="47AB2FA4"/>
    <w:rsid w:val="47D40312"/>
    <w:rsid w:val="481A57D7"/>
    <w:rsid w:val="48E40723"/>
    <w:rsid w:val="49657155"/>
    <w:rsid w:val="4A0A3D88"/>
    <w:rsid w:val="4A5E3812"/>
    <w:rsid w:val="4A7346B1"/>
    <w:rsid w:val="4A903C14"/>
    <w:rsid w:val="4AE14CE5"/>
    <w:rsid w:val="4B3E507F"/>
    <w:rsid w:val="4DA91C75"/>
    <w:rsid w:val="4E79234E"/>
    <w:rsid w:val="4E9B0304"/>
    <w:rsid w:val="4FA94C3E"/>
    <w:rsid w:val="510B6E04"/>
    <w:rsid w:val="52114133"/>
    <w:rsid w:val="57AC3D42"/>
    <w:rsid w:val="58AD528C"/>
    <w:rsid w:val="5A2F0A96"/>
    <w:rsid w:val="5AE4292D"/>
    <w:rsid w:val="5B9E1D5B"/>
    <w:rsid w:val="5BB054F9"/>
    <w:rsid w:val="5C7752C2"/>
    <w:rsid w:val="5CE57AF4"/>
    <w:rsid w:val="5D6C0C60"/>
    <w:rsid w:val="5D7551E4"/>
    <w:rsid w:val="5E820832"/>
    <w:rsid w:val="5E865C31"/>
    <w:rsid w:val="5F7C42B5"/>
    <w:rsid w:val="5F895313"/>
    <w:rsid w:val="5FFD138B"/>
    <w:rsid w:val="6070177D"/>
    <w:rsid w:val="60952803"/>
    <w:rsid w:val="60BF5BC6"/>
    <w:rsid w:val="60C458D1"/>
    <w:rsid w:val="60C55551"/>
    <w:rsid w:val="612D61FA"/>
    <w:rsid w:val="62782999"/>
    <w:rsid w:val="62C45016"/>
    <w:rsid w:val="649D5F56"/>
    <w:rsid w:val="661F281A"/>
    <w:rsid w:val="6679092A"/>
    <w:rsid w:val="678E0472"/>
    <w:rsid w:val="67B01133"/>
    <w:rsid w:val="6803544A"/>
    <w:rsid w:val="69DC6DBD"/>
    <w:rsid w:val="6A1A0E21"/>
    <w:rsid w:val="6A3142C9"/>
    <w:rsid w:val="6B28575B"/>
    <w:rsid w:val="6B8D2F01"/>
    <w:rsid w:val="6BF5162B"/>
    <w:rsid w:val="6C535248"/>
    <w:rsid w:val="6C6B1E5E"/>
    <w:rsid w:val="6CF56FD0"/>
    <w:rsid w:val="6F720FA6"/>
    <w:rsid w:val="70BD3B02"/>
    <w:rsid w:val="712325AD"/>
    <w:rsid w:val="718203C8"/>
    <w:rsid w:val="71AA5093"/>
    <w:rsid w:val="71E91071"/>
    <w:rsid w:val="71F36CA1"/>
    <w:rsid w:val="72950EC5"/>
    <w:rsid w:val="72CA3BE3"/>
    <w:rsid w:val="72E13808"/>
    <w:rsid w:val="73985535"/>
    <w:rsid w:val="743E1546"/>
    <w:rsid w:val="748843B0"/>
    <w:rsid w:val="75092B3C"/>
    <w:rsid w:val="769C1025"/>
    <w:rsid w:val="76BB3AD8"/>
    <w:rsid w:val="77FD31EB"/>
    <w:rsid w:val="77FF66EE"/>
    <w:rsid w:val="78663B14"/>
    <w:rsid w:val="79327D64"/>
    <w:rsid w:val="796E2148"/>
    <w:rsid w:val="7999317E"/>
    <w:rsid w:val="7A0138B5"/>
    <w:rsid w:val="7A094544"/>
    <w:rsid w:val="7A2463F3"/>
    <w:rsid w:val="7A4B62B3"/>
    <w:rsid w:val="7A993E33"/>
    <w:rsid w:val="7AA07F3B"/>
    <w:rsid w:val="7C314E4E"/>
    <w:rsid w:val="7C351656"/>
    <w:rsid w:val="7D3C6605"/>
    <w:rsid w:val="7EB503F0"/>
    <w:rsid w:val="7F67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074E4C"/>
  <w15:docId w15:val="{B0C7404E-CD6D-43D8-899A-B68A3C6D8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eastAsia="zh-CN"/>
    </w:rPr>
  </w:style>
  <w:style w:type="paragraph" w:customStyle="1" w:styleId="Revision1">
    <w:name w:val="Revision1"/>
    <w:hidden/>
    <w:uiPriority w:val="99"/>
    <w:unhideWhenUsed/>
    <w:qFormat/>
    <w:rPr>
      <w:lang w:val="en-GB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/>
    </w:rPr>
  </w:style>
  <w:style w:type="paragraph" w:customStyle="1" w:styleId="2">
    <w:name w:val="修订2"/>
    <w:hidden/>
    <w:uiPriority w:val="99"/>
    <w:unhideWhenUsed/>
    <w:qFormat/>
    <w:rPr>
      <w:lang w:val="en-GB"/>
    </w:rPr>
  </w:style>
  <w:style w:type="paragraph" w:customStyle="1" w:styleId="Revision3">
    <w:name w:val="Revision3"/>
    <w:hidden/>
    <w:uiPriority w:val="99"/>
    <w:unhideWhenUsed/>
    <w:qFormat/>
    <w:rPr>
      <w:lang w:val="en-GB"/>
    </w:rPr>
  </w:style>
  <w:style w:type="paragraph" w:customStyle="1" w:styleId="Revision4">
    <w:name w:val="Revision4"/>
    <w:hidden/>
    <w:uiPriority w:val="99"/>
    <w:unhideWhenUsed/>
    <w:qFormat/>
    <w:rPr>
      <w:lang w:val="en-GB"/>
    </w:rPr>
  </w:style>
  <w:style w:type="paragraph" w:customStyle="1" w:styleId="Revision5">
    <w:name w:val="Revision5"/>
    <w:hidden/>
    <w:uiPriority w:val="99"/>
    <w:unhideWhenUsed/>
    <w:qFormat/>
    <w:rPr>
      <w:lang w:val="en-GB"/>
    </w:rPr>
  </w:style>
  <w:style w:type="character" w:customStyle="1" w:styleId="Heading9Char">
    <w:name w:val="Heading 9 Char"/>
    <w:link w:val="Heading9"/>
    <w:qFormat/>
  </w:style>
  <w:style w:type="paragraph" w:styleId="Revision">
    <w:name w:val="Revision"/>
    <w:hidden/>
    <w:uiPriority w:val="99"/>
    <w:unhideWhenUsed/>
    <w:rsid w:val="000573AD"/>
    <w:rPr>
      <w:lang w:val="en-GB"/>
    </w:rPr>
  </w:style>
  <w:style w:type="character" w:customStyle="1" w:styleId="ui-provider">
    <w:name w:val="ui-provider"/>
    <w:basedOn w:val="DefaultParagraphFont"/>
    <w:qFormat/>
    <w:rsid w:val="005D5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200734-D945-4C78-AF1F-C722414642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DFA20-1FF3-4A97-8BA5-3B6A8A6ACD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E9E931-125F-4635-A40F-CBE59BB07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1070</TotalTime>
  <Pages>2</Pages>
  <Words>309</Words>
  <Characters>1767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Chamarty, Ravi</cp:lastModifiedBy>
  <cp:revision>73</cp:revision>
  <cp:lastPrinted>2411-12-31T18:59:00Z</cp:lastPrinted>
  <dcterms:created xsi:type="dcterms:W3CDTF">2024-11-20T16:29:00Z</dcterms:created>
  <dcterms:modified xsi:type="dcterms:W3CDTF">2025-01-07T16:40:00Z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2052-12.8.2.18205</vt:lpwstr>
  </property>
  <property fmtid="{D5CDD505-2E9C-101B-9397-08002B2CF9AE}" pid="5" name="ICV">
    <vt:lpwstr>A0E7FF2F817E44D4AA8F2CFAC328A2C4</vt:lpwstr>
  </property>
  <property fmtid="{D5CDD505-2E9C-101B-9397-08002B2CF9AE}" pid="6" name="MediaServiceImageTags">
    <vt:lpwstr/>
  </property>
  <property fmtid="{D5CDD505-2E9C-101B-9397-08002B2CF9AE}" pid="7" name="ContentTypeId">
    <vt:lpwstr>0x0101003AAAD65EFDCEF241B7B8F08BE66FA2E6</vt:lpwstr>
  </property>
</Properties>
</file>